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B6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EŞ ANLAMLI KELİMELER SÖZLÜĞÜ</w:t>
      </w:r>
      <w:r w:rsidRPr="008F3298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Alfabe-abece</w:t>
      </w:r>
      <w:bookmarkStart w:id="0" w:name="_GoBack"/>
      <w:bookmarkEnd w:id="0"/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Abide-anıt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Acayip-garip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Acıma-merhamet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Açıkgöz-kurnaz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Ad-isim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Adale-kas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Adet-tane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Adıl-zamir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Adi-bayağı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Aferin-bravo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Affetmek-bağışlamak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Ahenk-uyum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Akıl-us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Aksi-ters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 –kırmızı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Alaka –ilgi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Alaz-alev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Alelade-sıradan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Allah-Tanrı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Ama-fakat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Ama-kör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Amaç-erek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Amade-hazır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Amale-işçi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Amel-iş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Ana-anne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Anı-hatıra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Anıt-abide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Aniden-birden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Aniden-ansızın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Anlam-mana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Anlatım-ifade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Ant-yemin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Apse-iltihap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Araç-vasıta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Arıza-bozukluk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Arka-geri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Armağan-hediye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Art-arka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Arzu-istek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Asır-yüzyıl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Asil-soylu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Aş-yemek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Aşırmak-çalmak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Ata-cet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Atak-girişken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Atamak-tayin etmek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Atölye-işlik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Avare-serseri(aylak)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Ayakyolu-hela(WC)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Aylak-serseri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Ayraç-parantez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Ayrıcalık-imtiyaz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Aza-üye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Acemi-toy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Adalet-hak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Aka-büyük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Aleni-açık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Ara-fasıla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Ayakkabı-pabuç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Bağışlamak –affetmek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Bağnaz-yobaz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Bakış-nazar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Barış-sulh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Basımevi-matbaa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Basit-yalın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Başkaldırı-isyan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Başkan-reis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Başkent-başşehir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Başvuru-müracaat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Batı-garp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Bayağı-adi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Bayındır-mamur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Bayındırlık-imar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Baytar-veteriner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Bazen-kimi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Bedava-parasız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Beden-gövde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Beğeni-zevk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Belde-şehir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Belge-vesika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Bellek-hafıza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Bencil-egoist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Benlik-kişilik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Beraber-birlikte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Bereket-bolluk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Berrak-duru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Besin-gıda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Beyanat-demeç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Beyaz-ak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Beygir-at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Beyhude-boşuna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Biçare-zavallı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Biçim-şekil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Bilakis-tersine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Bilgin-alim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Bilgisiz-cahil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Bilhassa-özellikle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Bilim-ilim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Bilgisiz-cahil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Bilinç-şuur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Bina-yapı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Birden-ani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Birdenbire-aniden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Birey-fert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Biricik-tek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Bitki-nebat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Boylam-meridyen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Bozkır-step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hanging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Bucak-nahiye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Buğu-buhar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Buhran-bunalım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Buyruk-emir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Büro-ofis (yazıhane)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Bacı-kız kardeş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Baş-kafa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Cahil-bilgisiz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Caka-gösteriş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Camekan-vitrin</w:t>
      </w:r>
    </w:p>
    <w:p w:rsidR="00E80B68" w:rsidRPr="008F3298" w:rsidRDefault="00E80B68" w:rsidP="008F329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Canlı-diri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Cazibe-çekim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Cehalet-bilgisizlik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Celse-oturum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Cenk-savaş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Cenup-güney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Cerahat-irin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Cerrah-operatör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Cesur-yürekli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Cet-ata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Cevap-yanıt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Ceviz-koz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Cılız-sıska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Ciddi-ağırbaşlı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Cihaz-aygıt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Cihet-yön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Cilt-ten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Cimri-pinti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Cimri-hasis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Cin-tür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Civar-yöre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Cömert-eli açık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Cümle-tümce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Cılız-sıska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Ciddi-ağırbaşlı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Cihaz-aygıt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Cihet-yön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Cilt-ten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Cimri-pinti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Cimri-hasis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Cins-tür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Civar-yöre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Cömert-eli açık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ind w:left="-180" w:firstLine="180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Cümle-tümce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Çabuk-acele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Çağ-devir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Çağdaş-modern-uygar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Çağrı-davet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Çayır-davet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Çehre-yüz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Çeşit-tür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Çeviri-tercüme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Çığlık-feryat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Çılgın-deli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Çizelge-cetvel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Çoğunluk-ekseriyet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Çok-fazla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Çamur-balçık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Çare-deva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Dahil-iç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Daimi-sürekli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Darbe-vuruş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Dargın-küs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Darılmak-küsmek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Davet-çağrı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Defa-kez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Değer-kıymet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Değerli-kıymetli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Değnek-sopa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Deli-çılgın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Delil-kanıt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Deneme-tecrübe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Denetim-kontrol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Deney-tecrübe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Deprem-zerzele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Dergi-mecmua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Derhal-hemen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Deri-ten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Derslik-sınıf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Devamlı-sürekli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Devinim-hareket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Devir-çağ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Devir-tur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Devre-dönem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Dışalım-ithalat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Dışsatım-ihracat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Diğer-başka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Dil-lisan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Dilbilgisi-gramer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Diri-canlı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Dize-mısra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Doğa-tabiat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Doğal-tabii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Doğu-şark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Doktor-hekim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Donuk-mat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Doruk-zirve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Dönemeç:viraj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Döşek:yatak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Duru:berrak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Durum:vaziyet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Duygu:his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Düş:rüya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Düşünce:fikir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Düzen:seviye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Düzmece:sahte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Düzyazı:nesir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Dilek:istek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Dizi:sıra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Dost:arkadaş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Ebat: boyut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Ebedi: sonsuz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Ebeveyn. Ana-baba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Edat: ilgeç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Efe: zeybek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Egoist:bencil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Ehemmiyet:önem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Ek. İlave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Eklem: mafsal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Ekonomi : iktisat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Elbise: giysi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Emir: buyruk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Emniyet: güvenlik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Ender: nadir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Endişe :kaygı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Endüstri:sanayi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Enkaz: yıkıntı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Enlem: paralel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Entari: giysi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Enteresan: ilginç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Erek: amaç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Esas: temel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Eser: yapıt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Esir: tutsak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Etki: tesir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Etraf: çevre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Evvel: önce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Eylem: fiil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Eylemsi: fiilimsi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Ev: konut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Edebiyat: yazın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Eda: verme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Faaliyet: etkinlik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Fakat: ama-lakin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Fakir: yoksul-fukara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Faktör-unsur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Fare-sıçan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Fark-ayrım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Fasıla-ara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Fayda-yarar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Fazla-çok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Fena-kötü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Fert-birey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Feza-uzay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Fiil- eylem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Fikir-düşünce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File-ağ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Füze-roket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Felç-nüzul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Fer-ışık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Faiz-nema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Garip-acayip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Garp-batı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Gaye-amaç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Gayret-çaba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Gebe-hamile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Gelecek-istikbal-ati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Gelenek-anane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Gene-yine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Genel-umumi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Geri-art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Gıda-besin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Giysi-elbise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Giz-sır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Gizli-saklı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Görev-vazife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Gövde-beden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Gramer-dilbilgisi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Güç-kuvvet-zor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Güçlü-kuvvetli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Güldürü-komedi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Gülünç-komik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Güney-cenup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Güven-itimat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Güz-sonbahar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Gözlem-rasat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Gökyüzü-sema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Gezmek-dolaşmak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Hal-durum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Halbuki-oysa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Ham-olmamış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Hane-ev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Hareket-devinim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Hariç-dış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Harp-savaş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Hasis-cimri-pinti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Hasret-özlem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Hassas-duygulu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Hatıra-anı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Hayal-düş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Hayat-yaşam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Haysiyet-onur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Hediye-armağan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Hekim-doktor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Hela-tuvalet-wc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Hemen-derhal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Hiddet-öfke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Hikaye-öykü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Hisse-pay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Hudut-sınır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Hususi-özel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Hür-özgür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Hısım-akraba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Hasım-düşman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Hareket-devinim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Hadise-olay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Ilıca-kaplıca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Irak-uzak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Irgat-rençber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Irk-soy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Ira- karakter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Irmak-nehir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İcat-buluş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İç-dahil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İçten-samimi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İdare-yönetim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İhracat-dışsatım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İhtiyar-yaşlı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İhtiyaç-gereksinim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İkaz-uyarı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İktisat-ekonomi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İlave-ek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İlgeç-edat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İlgi-alaka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İlginç-enteresan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İlim-bilim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İmar-bayındır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İmkan-olanak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İsim-ad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İskemle-sandalye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İthalat-dışalım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İtibar-saygınlık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İtimat-güven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İtina-özen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İzah-açıklama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İdadi-lise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İlan-duyuru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İlişki-münasebet-temas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İmtihan-sınav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J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Jeoloji-yer bilimi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Kabiliyet-yetenek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Kabus-karabasan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Kafa-baş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Kafi-yeter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Kafiye-uyak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Kalite-nitelik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Kalp-yürek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Kamu-halk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Kanıt-delil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Kapital-anamal-sermaye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Kanun-yasa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Kara-siyah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Karşın-rağmen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Karşıt-zıt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Kas-adale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Katı-sert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Kati-kesin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Kayıp-yitik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Keder-acı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Kelime –sözcük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Kenar-kıyı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Kent-şehir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Kere-defa-kez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Kesin- kati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Kırmızı-al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Kıyı-sahil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Kir-pislik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Kirli-pis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Kişi-şahıs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Kocaman-iri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Komedi-güldürü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Komik-gülünç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Kontrol-denetim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Konuk-misafir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Konut-ev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Koşul-şart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Kural-kaide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Kuruluş-müessese-kurum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Kuşku-şüphe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Kutsal-mukaddes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Kuvvet-güç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Kuzey-şimal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Küme-grup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Küs-dargın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Kılavuz-rehber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Kolay-basit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Laf-söz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Lahza-an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Lider-önder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Lisan-dil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Lüzumlu-gerekli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Lüzumsuz-gereksiz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Lal-dilsiz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Lama-deve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Lafazan-geveze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Mabet-tapınak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Macera-serüven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Mafsal-eklem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Mağlup-yenik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Mahalli-yerel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Mahcup-utangaç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Mahluk- yaratık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Mahpushane-hapishane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Mahsul-ürün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Mana-anlam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Manzara-görünüm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Matbaa-basımevi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Matem-yas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Mebus-milletvekili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Mecbur-zorunlu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Mecmua-dergi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Medeni-uygar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Medeniyet-uygarlık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Mektep-okul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Melodi-ezgi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Menfaat-çıkar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Menfi-olumsuz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Menkul-taşınır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Meridyen-boylam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Mesafe-ara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Mesela-örneğin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Mesele-sorun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Mesken-konuk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Meslek-iş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Mesul-sorumlu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Mesut-mutlu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Meşhur-ünlü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Meşrubat-içecek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Mevcut-var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Meydan-alan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Millet-ulus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Milletvekili-mebus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Milli-ulusal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Misafir-konuk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Misal-örnek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Misli-katı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Muavin-yardımcı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Muharebe-savaş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Muhtelif-çeşitli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Muştu-müjde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Müessese-kurum-kuruluş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Mühim-önemli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Mükafat-ödül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Müsabaka-yarışma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Müsait-uygun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Müspet-olumlu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Müstahsil-üretici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Müstakil-bağımsız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Müşteri-alıcı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Merkep-eşek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Mani-engel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Mübarek-kutsal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Muallim-öğretmen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Mektup-name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Merasim-tören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Nadir-ender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Nakil-atama-taşıma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Nasihat-öğüt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Nebat-bitki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Neden-sebep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Nefes-soluk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Nehir-ırmak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Nem-rutubet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Nesil-kuşak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Nesir-düzyazı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Neşe-sevinç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Netice-sonuç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Nispet-oran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Nitelik-kalite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Noksan-eksik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Numune-örnek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Nutuk-söylev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Nakit-para-akça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Nakliyeci-taşımacı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Namzet-aday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Okul-mektep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Olanak-imkan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Olası-mümkün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Olay-vaka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Olumlu-müspet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Olumsuz-menfi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Onarım-tamir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Onay-tasdik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Onur-şeref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Oran-nispet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Otlak-mera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Oy-rey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Ozan-şair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Öbek-grup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Öbür-diğer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Ödenti-aidat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Ödlek-korkak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Ödül-mükafat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Ödün-taviz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Öfke-hiddet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Öğe-unsur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Öğrenci-talebe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Öğrenim-tahsil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Öğüt-nasihat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Ömür-hayat-yaşam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Önce-evvel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Önder-lider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Önemli-mühim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Öneri-teklif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Önlem-tedbir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Örgüt-teşkilat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Örneğin-mesele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Örnek-misal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Öteki-diğeri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Ötürü-dolayı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Öykü-hikaye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Özel-hususi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Özen-itina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Özgün-orijinal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Özgür-hür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Özlem-hasret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Pabuç-ayakkabı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Pasif-edilgen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Pinti-cimri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Pis-kirli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Politika-siyaset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Rağmen-karşın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Rastlantı-tesadüf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Rey-oy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Rutubet-nem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Rüya-düş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Rüzgar-yel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Problem-sorun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Rüştiye-ortaokul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Sade-yalın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Sağlık-sıhhat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Saha-alan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Sahil-kıyı-yalı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Saldırı-hücum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Samimi-içten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Sanayi-endüstri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Sandalye-iskemle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Savaş-harp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Saz-çalgı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Sebep-neden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Sene-yıl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Sermaye-kapital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Serüven-macera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Sıçan-fare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Sıhhat-sağlık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Sır-giz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Sima-yüz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Siyah-kara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Siyaset-politika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Son-nihayet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Sonuç-netice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Sorun mesele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Soylu-asil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Sömestri-yarıyıl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Söylev-nutuk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Sözcük-kelime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Sulh-barış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Suni-yapay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Surat-yüz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Sürat-hız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Sürekli-devamlı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Sevinç-mutluluk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Sınıf-derslik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Sonbahar-güz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Sorumluluk-mesuliyet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Sözlük-lügat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Sınav-imtihan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Şafak-tan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Şahıs-kişi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Şahit-tanık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Şair-ozan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Şans-talih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Şark-doğu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Şart-koşul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Şayet-eğer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Şef-lider-önder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Şehir-kent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Şekil-biçim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Şen-neşeli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Şeref-onur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Şöhret-ün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Şuur-bilinç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Şüphe-kuşku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Şaka-latife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Tabiat-doğa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Tabii-doğal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Tabip-hekim-doktor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Talebe-öğrenci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Talih-şans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Tamir-onarım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Tane-adet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Tanık-şahit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Tanım-tarif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Tapınak-mabet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Taraf-yan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Tarım-ziraat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Tarif-tanım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Tasdik-onay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Tebrik-kutlama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Tecrübe-deney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Tedbir-önlem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Teklif-öneri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Tekrar-yine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Temel-esas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Tercüme-çeviri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Tertip-düzen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Tesadüf-rastlantı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Tesir-etki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Toplum- cemiyet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Tören –merasim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Tuhaf-garip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Tutsak-esir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Tuvalet-hela-wc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Tüm-bütün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Tümör-ur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Tümce-cümle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Tren-şimendifer-katar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Tartışma-münakaşa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Uçurum-yar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Ufak-küçük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Uğraş-iş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Ulu-yüce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Ulus-millet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Umumi-genel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Umut-ümit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Unsur-öğe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Us-akıl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Uyarı-ikaz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Uygar-medeni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Uyum-ahenk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Uzak-ırak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Uzay-feza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Uçak-tayyare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Usta-ehil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Ümit-umut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Ünlü-meşhur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Ürün-mahsul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Üye-aza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Ülke-diyar-memleket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Ülkü-ideal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Üleş-pay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Ürem-faiz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Vaka-olay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Vakit-zaman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Varlıklı-zengin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Vasıta-araç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Vatan-yurt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Vazife-görev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Vaziyet-durum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Vesika-belge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Viraj-dönemeç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Vücut-gövde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Vilayet-il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Veteriner-baytar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Yalın-sade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Yan-taraf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Yanıt-cevap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Yapay-suni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Yapıt-eser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Yar-uçurum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Yaratık-mahluk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Yardımcı-muavin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Yargıç-hakim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Yarıyıl-sömestri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Yas-matem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Yasa-kanun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Yaş-ıslak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Yaşam-hayat-ömür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Yaşlı-ihtiyar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Yazı-ova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Yazım-imla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Yekün-toplam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Yel-rüzgar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Yerel-mahalli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Yetenek-kabiliyet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Yıl-sene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Yine-tekrar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Yitik-kayıp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Yoksul-fakir-fukara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Yöntem-metot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Yurt-vatan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Yüce-ulu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Yürek-kalp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Yüz-surat-sima-çehre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Yüzyıl-asır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Yemek-aş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Zaman-vakit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Zarar-ziyan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Zengin-varlıklı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Zeybek-efe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Zıt-karşıt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Ziraat-tarım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Ziyan-zarar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Zor-güç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Zorunlu-mecburi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Zırnık-metelik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Zehir-agu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8F3298">
        <w:rPr>
          <w:rFonts w:ascii="Times New Roman" w:hAnsi="Times New Roman"/>
          <w:sz w:val="24"/>
          <w:szCs w:val="24"/>
          <w:lang w:eastAsia="tr-TR"/>
        </w:rPr>
        <w:t>Zabit-subay</w:t>
      </w:r>
    </w:p>
    <w:p w:rsidR="00E80B6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8F3298">
        <w:rPr>
          <w:rFonts w:ascii="Times New Roman" w:hAnsi="Times New Roman"/>
          <w:b/>
          <w:bCs/>
          <w:sz w:val="24"/>
          <w:szCs w:val="24"/>
          <w:lang w:eastAsia="tr-TR"/>
        </w:rPr>
        <w:t xml:space="preserve">Hazırlayan: Yavuz KEKÜL </w:t>
      </w:r>
    </w:p>
    <w:p w:rsidR="00E80B68" w:rsidRDefault="00E80B68" w:rsidP="007B1BD8">
      <w:pPr>
        <w:rPr>
          <w:rFonts w:ascii="Hand writing Mutlu" w:hAnsi="Hand writing Mutlu"/>
          <w:sz w:val="18"/>
          <w:szCs w:val="18"/>
        </w:rPr>
      </w:pPr>
      <w:hyperlink r:id="rId5" w:history="1">
        <w:r>
          <w:rPr>
            <w:rStyle w:val="Hyperlink"/>
            <w:rFonts w:ascii="Hand writing Mutlu" w:hAnsi="Hand writing Mutlu"/>
            <w:sz w:val="18"/>
            <w:szCs w:val="18"/>
          </w:rPr>
          <w:t>www.sorubak.com</w:t>
        </w:r>
      </w:hyperlink>
    </w:p>
    <w:p w:rsidR="00E80B68" w:rsidRDefault="00E80B68" w:rsidP="007B1BD8">
      <w:pPr>
        <w:rPr>
          <w:rFonts w:ascii="Hand writing Mutlu" w:hAnsi="Hand writing Mutlu"/>
          <w:b/>
          <w:sz w:val="18"/>
          <w:szCs w:val="18"/>
        </w:rPr>
      </w:pPr>
      <w:r>
        <w:rPr>
          <w:rFonts w:ascii="Hand writing Mutlu" w:hAnsi="Hand writing Mutlu"/>
          <w:b/>
          <w:sz w:val="18"/>
          <w:szCs w:val="18"/>
        </w:rPr>
        <w:t>Ücretsiz ve Üyeliksiz</w:t>
      </w:r>
    </w:p>
    <w:p w:rsidR="00E80B68" w:rsidRDefault="00E80B68" w:rsidP="007B1BD8">
      <w:pPr>
        <w:rPr>
          <w:rFonts w:ascii="Times New Roman" w:hAnsi="Times New Roman"/>
          <w:b/>
          <w:sz w:val="18"/>
          <w:szCs w:val="18"/>
        </w:rPr>
      </w:pPr>
      <w:r>
        <w:rPr>
          <w:rFonts w:ascii="Hand writing Mutlu" w:hAnsi="Hand writing Mutlu"/>
          <w:b/>
          <w:sz w:val="18"/>
          <w:szCs w:val="18"/>
        </w:rPr>
        <w:t>Dosya İndirme Keyfi</w:t>
      </w:r>
    </w:p>
    <w:p w:rsidR="00E80B68" w:rsidRPr="008F3298" w:rsidRDefault="00E80B68" w:rsidP="008F329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tr-TR"/>
        </w:rPr>
      </w:pPr>
    </w:p>
    <w:sectPr w:rsidR="00E80B68" w:rsidRPr="008F3298" w:rsidSect="001A5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55179"/>
    <w:multiLevelType w:val="multilevel"/>
    <w:tmpl w:val="ACCE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298"/>
    <w:rsid w:val="001A5F9C"/>
    <w:rsid w:val="007B1BD8"/>
    <w:rsid w:val="008D64B2"/>
    <w:rsid w:val="008F3298"/>
    <w:rsid w:val="00AC02D6"/>
    <w:rsid w:val="00B52E6F"/>
    <w:rsid w:val="00E8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F9C"/>
    <w:pPr>
      <w:spacing w:after="200" w:line="276" w:lineRule="auto"/>
    </w:pPr>
    <w:rPr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8F32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F3298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rsid w:val="008F3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8F329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F3298"/>
    <w:rPr>
      <w:rFonts w:cs="Times New Roman"/>
      <w:color w:val="800080"/>
      <w:u w:val="single"/>
    </w:rPr>
  </w:style>
  <w:style w:type="paragraph" w:customStyle="1" w:styleId="post-footer-line">
    <w:name w:val="post-footer-line"/>
    <w:basedOn w:val="Normal"/>
    <w:uiPriority w:val="99"/>
    <w:rsid w:val="008F32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post-author">
    <w:name w:val="post-author"/>
    <w:basedOn w:val="DefaultParagraphFont"/>
    <w:uiPriority w:val="99"/>
    <w:rsid w:val="008F3298"/>
    <w:rPr>
      <w:rFonts w:cs="Times New Roman"/>
    </w:rPr>
  </w:style>
  <w:style w:type="character" w:customStyle="1" w:styleId="post-timestamp">
    <w:name w:val="post-timestamp"/>
    <w:basedOn w:val="DefaultParagraphFont"/>
    <w:uiPriority w:val="99"/>
    <w:rsid w:val="008F3298"/>
    <w:rPr>
      <w:rFonts w:cs="Times New Roman"/>
    </w:rPr>
  </w:style>
  <w:style w:type="character" w:customStyle="1" w:styleId="post-comment-link">
    <w:name w:val="post-comment-link"/>
    <w:basedOn w:val="DefaultParagraphFont"/>
    <w:uiPriority w:val="99"/>
    <w:rsid w:val="008F3298"/>
    <w:rPr>
      <w:rFonts w:cs="Times New Roman"/>
    </w:rPr>
  </w:style>
  <w:style w:type="character" w:customStyle="1" w:styleId="post-backlinks">
    <w:name w:val="post-backlinks"/>
    <w:basedOn w:val="DefaultParagraphFont"/>
    <w:uiPriority w:val="99"/>
    <w:rsid w:val="008F3298"/>
    <w:rPr>
      <w:rFonts w:cs="Times New Roman"/>
    </w:rPr>
  </w:style>
  <w:style w:type="character" w:customStyle="1" w:styleId="post-icons">
    <w:name w:val="post-icons"/>
    <w:basedOn w:val="DefaultParagraphFont"/>
    <w:uiPriority w:val="99"/>
    <w:rsid w:val="008F3298"/>
    <w:rPr>
      <w:rFonts w:cs="Times New Roman"/>
    </w:rPr>
  </w:style>
  <w:style w:type="character" w:customStyle="1" w:styleId="item-action">
    <w:name w:val="item-action"/>
    <w:basedOn w:val="DefaultParagraphFont"/>
    <w:uiPriority w:val="99"/>
    <w:rsid w:val="008F3298"/>
    <w:rPr>
      <w:rFonts w:cs="Times New Roman"/>
    </w:rPr>
  </w:style>
  <w:style w:type="character" w:customStyle="1" w:styleId="email-post-icon">
    <w:name w:val="email-post-icon"/>
    <w:basedOn w:val="DefaultParagraphFont"/>
    <w:uiPriority w:val="99"/>
    <w:rsid w:val="008F3298"/>
    <w:rPr>
      <w:rFonts w:cs="Times New Roman"/>
    </w:rPr>
  </w:style>
  <w:style w:type="character" w:customStyle="1" w:styleId="item-control">
    <w:name w:val="item-control"/>
    <w:basedOn w:val="DefaultParagraphFont"/>
    <w:uiPriority w:val="99"/>
    <w:rsid w:val="008F3298"/>
    <w:rPr>
      <w:rFonts w:cs="Times New Roman"/>
    </w:rPr>
  </w:style>
  <w:style w:type="character" w:customStyle="1" w:styleId="quick-edit-icon">
    <w:name w:val="quick-edit-icon"/>
    <w:basedOn w:val="DefaultParagraphFont"/>
    <w:uiPriority w:val="99"/>
    <w:rsid w:val="008F3298"/>
    <w:rPr>
      <w:rFonts w:cs="Times New Roman"/>
    </w:rPr>
  </w:style>
  <w:style w:type="character" w:customStyle="1" w:styleId="post-labels">
    <w:name w:val="post-labels"/>
    <w:basedOn w:val="DefaultParagraphFont"/>
    <w:uiPriority w:val="99"/>
    <w:rsid w:val="008F3298"/>
    <w:rPr>
      <w:rFonts w:cs="Times New Roman"/>
    </w:rPr>
  </w:style>
  <w:style w:type="character" w:customStyle="1" w:styleId="comment-timestamp">
    <w:name w:val="comment-timestamp"/>
    <w:basedOn w:val="DefaultParagraphFont"/>
    <w:uiPriority w:val="99"/>
    <w:rsid w:val="008F3298"/>
    <w:rPr>
      <w:rFonts w:cs="Times New Roman"/>
    </w:rPr>
  </w:style>
  <w:style w:type="character" w:customStyle="1" w:styleId="delete-comment-icon">
    <w:name w:val="delete-comment-icon"/>
    <w:basedOn w:val="DefaultParagraphFont"/>
    <w:uiPriority w:val="99"/>
    <w:rsid w:val="008F329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5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30</Pages>
  <Words>1408</Words>
  <Characters>8026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</dc:creator>
  <cp:keywords/>
  <dc:description/>
  <cp:lastModifiedBy>EDANUR HANIM</cp:lastModifiedBy>
  <cp:revision>3</cp:revision>
  <dcterms:created xsi:type="dcterms:W3CDTF">2011-04-24T09:12:00Z</dcterms:created>
  <dcterms:modified xsi:type="dcterms:W3CDTF">2011-09-05T19:22:00Z</dcterms:modified>
</cp:coreProperties>
</file>